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857378" w14:textId="77777777" w:rsidR="00404549" w:rsidRDefault="00031A3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DEDA449" wp14:editId="68B15C41">
                <wp:simplePos x="0" y="0"/>
                <wp:positionH relativeFrom="column">
                  <wp:posOffset>-1927274</wp:posOffset>
                </wp:positionH>
                <wp:positionV relativeFrom="paragraph">
                  <wp:posOffset>-112542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3114675" y="323850"/>
                              <a:ext cx="1667913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C13394D" w14:textId="77777777" w:rsidR="00031A31" w:rsidRPr="00031A31" w:rsidRDefault="00031A31" w:rsidP="00031A3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 w:rsidRPr="00031A31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استمارة التقييم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50" y="2352675"/>
                            <a:ext cx="4478020" cy="977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CD58ED" w14:textId="215ED4E0" w:rsidR="00031A31" w:rsidRPr="002771A2" w:rsidRDefault="00664C50" w:rsidP="00031A31">
                              <w:pPr>
                                <w:bidi w:val="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664C50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المهارات القيادية والإشرافية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EDA449" id="Group 975" o:spid="_x0000_s1026" style="position:absolute;left:0;text-align:left;margin-left:-151.75pt;margin-top:-8.85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31146;top:3238;width:16679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C13394D" w14:textId="77777777" w:rsidR="00031A31" w:rsidRPr="00031A31" w:rsidRDefault="00031A31" w:rsidP="00031A3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 w:rsidRPr="00031A31"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استمارة التقييم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3526;width:44780;height:9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" filled="f" stroked="f" strokeweight=".5pt">
                  <v:textbox>
                    <w:txbxContent>
                      <w:p w14:paraId="61CD58ED" w14:textId="215ED4E0" w:rsidR="00031A31" w:rsidRPr="002771A2" w:rsidRDefault="00664C50" w:rsidP="00031A31">
                        <w:pPr>
                          <w:bidi w:val="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664C50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المهارات القيادية والإشرافية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1CABABF2" w14:textId="77777777" w:rsidR="00F53D08" w:rsidRPr="00F53D08" w:rsidRDefault="00F53D08" w:rsidP="00F53D08">
      <w:pPr>
        <w:rPr>
          <w:rtl/>
        </w:rPr>
      </w:pPr>
    </w:p>
    <w:p w14:paraId="00F0253B" w14:textId="77777777" w:rsidR="00F53D08" w:rsidRPr="00F53D08" w:rsidRDefault="00F53D08" w:rsidP="00F53D08">
      <w:pPr>
        <w:rPr>
          <w:rtl/>
        </w:rPr>
      </w:pPr>
    </w:p>
    <w:p w14:paraId="17D0F265" w14:textId="77777777" w:rsidR="00F53D08" w:rsidRPr="00F53D08" w:rsidRDefault="00F53D08" w:rsidP="00F53D08">
      <w:pPr>
        <w:rPr>
          <w:rtl/>
        </w:rPr>
      </w:pPr>
    </w:p>
    <w:p w14:paraId="45EFDBBE" w14:textId="77777777" w:rsidR="00F53D08" w:rsidRPr="00F53D08" w:rsidRDefault="00F53D08" w:rsidP="00F53D08">
      <w:pPr>
        <w:rPr>
          <w:rtl/>
        </w:rPr>
      </w:pPr>
    </w:p>
    <w:p w14:paraId="1DCDDF34" w14:textId="77777777" w:rsidR="00F53D08" w:rsidRPr="00F53D08" w:rsidRDefault="00F53D08" w:rsidP="00F53D08">
      <w:pPr>
        <w:rPr>
          <w:rtl/>
        </w:rPr>
      </w:pPr>
    </w:p>
    <w:p w14:paraId="7DF8A182" w14:textId="77777777" w:rsidR="00F53D08" w:rsidRPr="00F53D08" w:rsidRDefault="00F53D08" w:rsidP="00F53D08">
      <w:pPr>
        <w:rPr>
          <w:rtl/>
        </w:rPr>
      </w:pPr>
    </w:p>
    <w:p w14:paraId="4658ED57" w14:textId="77777777" w:rsidR="00F53D08" w:rsidRPr="00F53D08" w:rsidRDefault="00F53D08" w:rsidP="00F53D08">
      <w:pPr>
        <w:rPr>
          <w:rtl/>
        </w:rPr>
      </w:pPr>
    </w:p>
    <w:p w14:paraId="5C95F8D9" w14:textId="52485FB4" w:rsidR="00F53D08" w:rsidRPr="00F53D08" w:rsidRDefault="00664C50" w:rsidP="008E7A9C">
      <w:pPr>
        <w:tabs>
          <w:tab w:val="left" w:pos="3171"/>
        </w:tabs>
        <w:rPr>
          <w:rtl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3D8C6C69" wp14:editId="5E7ADBCC">
            <wp:simplePos x="0" y="0"/>
            <wp:positionH relativeFrom="margin">
              <wp:align>center</wp:align>
            </wp:positionH>
            <wp:positionV relativeFrom="paragraph">
              <wp:posOffset>3356854</wp:posOffset>
            </wp:positionV>
            <wp:extent cx="8409127" cy="4065563"/>
            <wp:effectExtent l="0" t="0" r="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9127" cy="406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78794C" w14:textId="77777777" w:rsidR="00031A31" w:rsidRDefault="00C70FC6" w:rsidP="00F0683A">
      <w:pPr>
        <w:pageBreakBefore/>
        <w:jc w:val="center"/>
        <w:rPr>
          <w:rStyle w:val="Hyperlink"/>
          <w:rFonts w:ascii="Adobe Arabic" w:hAnsi="Adobe Arabic" w:cs="Adobe Arabic"/>
          <w:b/>
          <w:bCs/>
          <w:sz w:val="44"/>
          <w:szCs w:val="44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BA37BB7" wp14:editId="49CE1982">
            <wp:simplePos x="0" y="0"/>
            <wp:positionH relativeFrom="margin">
              <wp:align>right</wp:align>
            </wp:positionH>
            <wp:positionV relativeFrom="paragraph">
              <wp:posOffset>659765</wp:posOffset>
            </wp:positionV>
            <wp:extent cx="333375" cy="333375"/>
            <wp:effectExtent l="0" t="0" r="9525" b="9525"/>
            <wp:wrapSquare wrapText="bothSides"/>
            <wp:docPr id="244299212" name="Picture 1" descr="Le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arni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1A31" w:rsidRPr="0090459D">
        <w:rPr>
          <w:noProof/>
          <w:lang w:bidi="ar-SY"/>
        </w:rPr>
        <mc:AlternateContent>
          <mc:Choice Requires="wpg">
            <w:drawing>
              <wp:inline distT="0" distB="0" distL="0" distR="0" wp14:anchorId="02B57E27" wp14:editId="07B53D31">
                <wp:extent cx="5633504" cy="593062"/>
                <wp:effectExtent l="0" t="0" r="5715" b="0"/>
                <wp:docPr id="9" name="Group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43957B33-D9CD-4595-A282-9B962F50B16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" name="Rectangle 2">
                          <a:extLst>
                            <a:ext uri="{FF2B5EF4-FFF2-40B4-BE49-F238E27FC236}">
                              <a16:creationId xmlns:a16="http://schemas.microsoft.com/office/drawing/2014/main" id="{89F0C139-8D2E-4815-85AA-8AD387D6644C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" name="Rectangle 3">
                          <a:extLst>
                            <a:ext uri="{FF2B5EF4-FFF2-40B4-BE49-F238E27FC236}">
                              <a16:creationId xmlns:a16="http://schemas.microsoft.com/office/drawing/2014/main" id="{20DC3B81-ECDF-47BE-B7A5-3C9DEB746A2B}"/>
                            </a:ext>
                          </a:extLst>
                        </wps:cNvPr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" name="TextBox 7">
                          <a:extLst>
                            <a:ext uri="{FF2B5EF4-FFF2-40B4-BE49-F238E27FC236}">
                              <a16:creationId xmlns:a16="http://schemas.microsoft.com/office/drawing/2014/main" id="{330305C7-BF66-4334-A3C5-3F36DD88628D}"/>
                            </a:ext>
                          </a:extLst>
                        </wps:cNvPr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717F71" w14:textId="77777777" w:rsidR="00031A31" w:rsidRPr="00031A31" w:rsidRDefault="00031A31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  <w:t>نموذج تقييم الدورة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B57E27"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">
                <v:rect id="Rectangle 2" o:spid="_x0000_s1055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" fillcolor="#f2f2f2 [3052]" stroked="f" strokeweight="1pt"/>
                <v:rect id="Rectangle 3" o:spid="_x0000_s1056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" fillcolor="#168489" stroked="f" strokeweight="1pt"/>
                <v:shape id="TextBox 7" o:spid="_x0000_s1057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<v:textbox>
                    <w:txbxContent>
                      <w:p w14:paraId="39717F71" w14:textId="77777777" w:rsidR="00031A31" w:rsidRPr="00031A31" w:rsidRDefault="00031A31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  <w:t>نموذج تقييم الدورة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8D211A2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 ............................</w:t>
      </w:r>
    </w:p>
    <w:p w14:paraId="1DFB3019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EF93BEC" wp14:editId="4A7CA344">
            <wp:simplePos x="0" y="0"/>
            <wp:positionH relativeFrom="margin">
              <wp:posOffset>6312535</wp:posOffset>
            </wp:positionH>
            <wp:positionV relativeFrom="paragraph">
              <wp:posOffset>436880</wp:posOffset>
            </wp:positionV>
            <wp:extent cx="285750" cy="285750"/>
            <wp:effectExtent l="0" t="0" r="0" b="0"/>
            <wp:wrapSquare wrapText="bothSides"/>
            <wp:docPr id="1403023426" name="Picture 3" descr="Check lis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heck list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2A9050C1" wp14:editId="7D76C8E9">
            <wp:simplePos x="0" y="0"/>
            <wp:positionH relativeFrom="margin">
              <wp:posOffset>6312535</wp:posOffset>
            </wp:positionH>
            <wp:positionV relativeFrom="paragraph">
              <wp:posOffset>8255</wp:posOffset>
            </wp:positionV>
            <wp:extent cx="266700" cy="266700"/>
            <wp:effectExtent l="0" t="0" r="0" b="0"/>
            <wp:wrapSquare wrapText="bothSides"/>
            <wp:docPr id="1857382976" name="Picture 2" descr="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ucatio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الدورة: ............................</w:t>
      </w:r>
    </w:p>
    <w:p w14:paraId="4870EF8F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10699D0" wp14:editId="6B9760A2">
            <wp:simplePos x="0" y="0"/>
            <wp:positionH relativeFrom="column">
              <wp:posOffset>6276975</wp:posOffset>
            </wp:positionH>
            <wp:positionV relativeFrom="paragraph">
              <wp:posOffset>403225</wp:posOffset>
            </wp:positionV>
            <wp:extent cx="371475" cy="371475"/>
            <wp:effectExtent l="0" t="0" r="9525" b="9525"/>
            <wp:wrapSquare wrapText="bothSides"/>
            <wp:docPr id="1993882384" name="Picture 4" descr="Checklis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hecklist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معبئ التقييم (اختياري): ............................</w:t>
      </w:r>
    </w:p>
    <w:p w14:paraId="2FA3132F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أرجو وضع درجة كالتالي أمام كل بند: ............................</w:t>
      </w:r>
    </w:p>
    <w:p w14:paraId="1E23C625" w14:textId="77777777" w:rsidR="001E1BF1" w:rsidRPr="00031A31" w:rsidRDefault="001E1BF1" w:rsidP="00031A31">
      <w:pPr>
        <w:jc w:val="center"/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 xml:space="preserve">1-ضعيف </w:t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 xml:space="preserve">2-مقبول   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3-جيد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 xml:space="preserve">  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4 -جيد جدا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1E1BF1" w:rsidRPr="00605EF0" w14:paraId="4A8C54C9" w14:textId="77777777" w:rsidTr="00C70FC6">
        <w:tc>
          <w:tcPr>
            <w:tcW w:w="714" w:type="pct"/>
            <w:shd w:val="clear" w:color="auto" w:fill="F2F2F2" w:themeFill="background1" w:themeFillShade="F2"/>
            <w:vAlign w:val="center"/>
          </w:tcPr>
          <w:p w14:paraId="5D754BA3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F2F2F2" w:themeFill="background1" w:themeFillShade="F2"/>
          </w:tcPr>
          <w:p w14:paraId="77E39004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F2F2F2" w:themeFill="background1" w:themeFillShade="F2"/>
          </w:tcPr>
          <w:p w14:paraId="7018E78E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F2F2F2" w:themeFill="background1" w:themeFillShade="F2"/>
          </w:tcPr>
          <w:p w14:paraId="06782767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ملاحظات</w:t>
            </w:r>
          </w:p>
        </w:tc>
      </w:tr>
      <w:tr w:rsidR="001E1BF1" w:rsidRPr="00605EF0" w14:paraId="0E0D71A4" w14:textId="77777777" w:rsidTr="00031A31">
        <w:tc>
          <w:tcPr>
            <w:tcW w:w="714" w:type="pct"/>
            <w:shd w:val="clear" w:color="auto" w:fill="auto"/>
            <w:vAlign w:val="center"/>
          </w:tcPr>
          <w:p w14:paraId="049D8FF8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أولا:</w:t>
            </w:r>
          </w:p>
          <w:p w14:paraId="2BA8D49E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06F17BBB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درجة التمكن من المادة والثقة بالنفس</w:t>
            </w:r>
          </w:p>
          <w:p w14:paraId="79246F99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مدى الترتيب وتناسق الخطبة</w:t>
            </w:r>
          </w:p>
          <w:p w14:paraId="05DA4968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الهدف وحسن اختيار الموضوع</w:t>
            </w:r>
          </w:p>
          <w:p w14:paraId="223EC1F9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5CA420DB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1F8D62A1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2A494D57" w14:textId="77777777" w:rsidTr="00031A31">
        <w:tc>
          <w:tcPr>
            <w:tcW w:w="714" w:type="pct"/>
            <w:shd w:val="clear" w:color="auto" w:fill="auto"/>
            <w:vAlign w:val="center"/>
          </w:tcPr>
          <w:p w14:paraId="34CD4811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ثانيا:</w:t>
            </w:r>
          </w:p>
          <w:p w14:paraId="42528373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7289B35B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الاستفادة من الإمكانات المتوفرة في المكان</w:t>
            </w:r>
          </w:p>
          <w:p w14:paraId="27B2AF6F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كثيرة</w:t>
            </w:r>
          </w:p>
          <w:p w14:paraId="0D00F517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معدة جيدا</w:t>
            </w:r>
          </w:p>
          <w:p w14:paraId="78C73CEF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متنوعة</w:t>
            </w:r>
          </w:p>
          <w:p w14:paraId="0E7984E7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66EC50EE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12E9B173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6031F9E5" w14:textId="77777777" w:rsidTr="00031A31">
        <w:tc>
          <w:tcPr>
            <w:tcW w:w="714" w:type="pct"/>
            <w:shd w:val="clear" w:color="auto" w:fill="auto"/>
            <w:vAlign w:val="center"/>
          </w:tcPr>
          <w:p w14:paraId="5928BDCC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ثالثا:</w:t>
            </w:r>
          </w:p>
          <w:p w14:paraId="0B0627FC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06389F1B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المقدمة قوية وواضحة وتشد الجمهور</w:t>
            </w:r>
          </w:p>
          <w:p w14:paraId="453C76E5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النقاط الرئيسية والفرعية</w:t>
            </w:r>
          </w:p>
          <w:p w14:paraId="3BAA0FD9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استعمال الاستشهادات بكثرة</w:t>
            </w:r>
          </w:p>
          <w:p w14:paraId="062EDDD0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المعلومات جديدة ومفيدة ومقنعة</w:t>
            </w:r>
          </w:p>
          <w:p w14:paraId="4F003034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55462B35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7FF474CE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784CB827" w14:textId="77777777" w:rsidR="000F243F" w:rsidRDefault="000F243F">
      <w:r>
        <w:br w:type="page"/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1E1BF1" w:rsidRPr="00605EF0" w14:paraId="0E07733A" w14:textId="77777777" w:rsidTr="00031A31">
        <w:tc>
          <w:tcPr>
            <w:tcW w:w="714" w:type="pct"/>
            <w:shd w:val="clear" w:color="auto" w:fill="auto"/>
            <w:vAlign w:val="center"/>
          </w:tcPr>
          <w:p w14:paraId="3241BAF0" w14:textId="77777777" w:rsidR="001E1BF1" w:rsidRPr="00031A31" w:rsidRDefault="001E1BF1" w:rsidP="00031A31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lastRenderedPageBreak/>
              <w:t>رابعا:</w:t>
            </w:r>
          </w:p>
          <w:p w14:paraId="1EAD4BF3" w14:textId="77777777" w:rsidR="001E1BF1" w:rsidRPr="00031A31" w:rsidRDefault="001E1BF1" w:rsidP="000F243F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79477D0B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المظهر العام لائق</w:t>
            </w:r>
          </w:p>
          <w:p w14:paraId="4695120C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الوقوف والمشي فعال</w:t>
            </w:r>
          </w:p>
          <w:p w14:paraId="5FE2245C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حركات اليدين مناسبة وفعالة</w:t>
            </w:r>
          </w:p>
          <w:p w14:paraId="0199BAA3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تعابير الوجه مناسبة وفعالة</w:t>
            </w:r>
          </w:p>
          <w:p w14:paraId="0199B132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نظرات العينين موزعة جيدا</w:t>
            </w:r>
          </w:p>
          <w:p w14:paraId="002F8491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طبقات الصوت وتعبيراته فعالة</w:t>
            </w:r>
          </w:p>
          <w:p w14:paraId="39FD4C88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الوقفات بين الكلمات والجمل صحيحة </w:t>
            </w:r>
          </w:p>
          <w:p w14:paraId="456DE228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الابتسامة والفكاهة والمرح</w:t>
            </w:r>
          </w:p>
          <w:p w14:paraId="2389EE1A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اللغة بسيطة ومناسبة والجمل قصيرة</w:t>
            </w:r>
          </w:p>
          <w:p w14:paraId="7D801F8D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374768B2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498853E6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4E342DDD" w14:textId="77777777" w:rsidTr="00031A31">
        <w:tc>
          <w:tcPr>
            <w:tcW w:w="714" w:type="pct"/>
            <w:shd w:val="clear" w:color="auto" w:fill="auto"/>
            <w:vAlign w:val="center"/>
          </w:tcPr>
          <w:p w14:paraId="4EDC3549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خامسا:</w:t>
            </w:r>
          </w:p>
          <w:p w14:paraId="70F51AB7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060EDF96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بالوقت ضمن المعقول</w:t>
            </w:r>
          </w:p>
          <w:p w14:paraId="03A42FC6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انتباه ومشاركة الجمهور مستمرة</w:t>
            </w:r>
          </w:p>
          <w:p w14:paraId="4CC96DD6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الأسئلة والنقاش بفعالية</w:t>
            </w:r>
          </w:p>
          <w:p w14:paraId="66877957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استماع المحاضرة للجمهور</w:t>
            </w:r>
          </w:p>
          <w:p w14:paraId="7646ED32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1A069B44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A7F3C2D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42D054DF" w14:textId="77777777" w:rsidR="00301274" w:rsidRDefault="00301274" w:rsidP="00301274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4D54C3D4" w14:textId="77777777" w:rsidR="00301274" w:rsidRPr="00396038" w:rsidRDefault="00301274" w:rsidP="00301274">
      <w:pPr>
        <w:bidi w:val="0"/>
        <w:spacing w:after="160" w:line="259" w:lineRule="auto"/>
        <w:jc w:val="left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47E98D88" w14:textId="77777777" w:rsidR="00031A31" w:rsidRDefault="00031A31" w:rsidP="001E1BF1">
      <w:pPr>
        <w:jc w:val="center"/>
        <w:rPr>
          <w:rtl/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2AE38616" wp14:editId="759BC4B1">
                <wp:extent cx="5633504" cy="593062"/>
                <wp:effectExtent l="0" t="0" r="5715" b="0"/>
                <wp:docPr id="89180937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776546771" name="Rectangle 776546771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42231333" name="Rectangle 742231333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76568357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262BCD" w14:textId="77777777" w:rsidR="00031A31" w:rsidRPr="00031A31" w:rsidRDefault="00031A31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  <w:t>نموذج التقييم العام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E38616"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">
                <v:rect id="Rectangle 776546771" o:spid="_x0000_s1059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" fillcolor="#f2f2f2 [3052]" stroked="f" strokeweight="1pt"/>
                <v:rect id="Rectangle 742231333" o:spid="_x0000_s1060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" fillcolor="#168489" stroked="f" strokeweight="1pt"/>
                <v:shape id="TextBox 7" o:spid="_x0000_s1061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" filled="f" stroked="f">
                  <v:textbox>
                    <w:txbxContent>
                      <w:p w14:paraId="05262BCD" w14:textId="77777777" w:rsidR="00031A31" w:rsidRPr="00031A31" w:rsidRDefault="00031A31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  <w:t>نموذج التقييم العام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5E77B5D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73D5BE2C" wp14:editId="69ED9232">
            <wp:simplePos x="0" y="0"/>
            <wp:positionH relativeFrom="margin">
              <wp:posOffset>6312535</wp:posOffset>
            </wp:positionH>
            <wp:positionV relativeFrom="paragraph">
              <wp:posOffset>9525</wp:posOffset>
            </wp:positionV>
            <wp:extent cx="333375" cy="333375"/>
            <wp:effectExtent l="0" t="0" r="9525" b="9525"/>
            <wp:wrapSquare wrapText="bothSides"/>
            <wp:docPr id="221994164" name="Picture 1" descr="Le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arni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البرنامج:</w:t>
      </w:r>
    </w:p>
    <w:p w14:paraId="7C747A45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5A0E7DE0" wp14:editId="78FFE1EC">
            <wp:simplePos x="0" y="0"/>
            <wp:positionH relativeFrom="column">
              <wp:posOffset>6352540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1680598595" name="Picture 5" descr="Trainin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raining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0B8B1BFD" wp14:editId="72BD791F">
            <wp:simplePos x="0" y="0"/>
            <wp:positionH relativeFrom="margin">
              <wp:posOffset>6379210</wp:posOffset>
            </wp:positionH>
            <wp:positionV relativeFrom="paragraph">
              <wp:posOffset>9525</wp:posOffset>
            </wp:positionV>
            <wp:extent cx="266700" cy="266700"/>
            <wp:effectExtent l="0" t="0" r="9525" b="0"/>
            <wp:wrapSquare wrapText="bothSides"/>
            <wp:docPr id="2051864788" name="Picture 2" descr="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ucatio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</w:t>
      </w:r>
    </w:p>
    <w:p w14:paraId="1B83A0F4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69DC8DA6" wp14:editId="4D330F04">
            <wp:simplePos x="0" y="0"/>
            <wp:positionH relativeFrom="margin">
              <wp:align>right</wp:align>
            </wp:positionH>
            <wp:positionV relativeFrom="paragraph">
              <wp:posOffset>450850</wp:posOffset>
            </wp:positionV>
            <wp:extent cx="295275" cy="295275"/>
            <wp:effectExtent l="0" t="0" r="9525" b="9525"/>
            <wp:wrapSquare wrapText="bothSides"/>
            <wp:docPr id="926707960" name="Picture 6" descr="Presentatio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resentation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المشارك:</w:t>
      </w:r>
    </w:p>
    <w:p w14:paraId="23C27C18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3AD3F401" wp14:editId="7044A540">
            <wp:simplePos x="0" y="0"/>
            <wp:positionH relativeFrom="margin">
              <wp:posOffset>6381750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990340004" name="Picture 7" descr="Check mark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heck mark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الشركة / الجهة:</w:t>
      </w:r>
    </w:p>
    <w:p w14:paraId="771F7B2F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 xml:space="preserve">الرجاء وضع علامة </w:t>
      </w:r>
      <w:r w:rsidR="00605EF0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lang w:bidi="ar-EG"/>
        </w:rPr>
        <w:sym w:font="Wingdings" w:char="F0FC"/>
      </w: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 xml:space="preserve"> </w:t>
      </w:r>
      <w:r w:rsidR="00605EF0" w:rsidRPr="00031A31">
        <w:rPr>
          <w:rFonts w:ascii="Sakkal Majalla" w:hAnsi="Sakkal Majalla" w:cs="Sakkal Majalla" w:hint="cs"/>
          <w:b/>
          <w:bCs/>
          <w:color w:val="000000" w:themeColor="text1"/>
          <w:sz w:val="34"/>
          <w:szCs w:val="34"/>
          <w:rtl/>
          <w:lang w:bidi="ar-EG"/>
        </w:rPr>
        <w:t>في</w:t>
      </w: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 xml:space="preserve"> (المربع) الذي يتوافق مع رأيك وقناعتك الشخصية</w:t>
      </w:r>
    </w:p>
    <w:tbl>
      <w:tblPr>
        <w:bidiVisual/>
        <w:tblW w:w="4859" w:type="pct"/>
        <w:tblInd w:w="150" w:type="dxa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tblLook w:val="01E0" w:firstRow="1" w:lastRow="1" w:firstColumn="1" w:lastColumn="1" w:noHBand="0" w:noVBand="0"/>
      </w:tblPr>
      <w:tblGrid>
        <w:gridCol w:w="4974"/>
        <w:gridCol w:w="1070"/>
        <w:gridCol w:w="1084"/>
        <w:gridCol w:w="959"/>
        <w:gridCol w:w="1223"/>
        <w:gridCol w:w="773"/>
      </w:tblGrid>
      <w:tr w:rsidR="001E1BF1" w:rsidRPr="00301274" w14:paraId="1CB88D81" w14:textId="77777777" w:rsidTr="00031A31">
        <w:tc>
          <w:tcPr>
            <w:tcW w:w="2470" w:type="pct"/>
            <w:shd w:val="clear" w:color="auto" w:fill="auto"/>
          </w:tcPr>
          <w:p w14:paraId="0DC5AB7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14:paraId="734EE12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3420332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5256B8B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63F9B0C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7D00A4A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01390143" w14:textId="77777777" w:rsidTr="00031A31">
        <w:tc>
          <w:tcPr>
            <w:tcW w:w="2470" w:type="pct"/>
            <w:shd w:val="clear" w:color="auto" w:fill="auto"/>
          </w:tcPr>
          <w:p w14:paraId="6F195F9C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تاريخ عقد البرنامج</w:t>
            </w:r>
          </w:p>
          <w:p w14:paraId="3B75C408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مدة تنفيذ البرنامج</w:t>
            </w:r>
          </w:p>
          <w:p w14:paraId="2FEE3129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عدد ساعات التدريب اليومية</w:t>
            </w:r>
          </w:p>
          <w:p w14:paraId="5FE0CBF5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قاعة التدريب (السعة / الإضاءة)</w:t>
            </w:r>
          </w:p>
          <w:p w14:paraId="4DFD5C95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خدمات التغذية</w:t>
            </w:r>
          </w:p>
          <w:p w14:paraId="0BD58D29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الاستراحات</w:t>
            </w:r>
          </w:p>
          <w:p w14:paraId="1A9506E2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تجانس المتدربين علميا</w:t>
            </w:r>
          </w:p>
          <w:p w14:paraId="6235CD4A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العرض التدريبية</w:t>
            </w:r>
          </w:p>
          <w:p w14:paraId="45116AC5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14:paraId="4839EE1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716EEE9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47C4370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4D80D50C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627A19B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5002CB82" w14:textId="77777777" w:rsidTr="00031A31">
        <w:trPr>
          <w:trHeight w:val="310"/>
        </w:trPr>
        <w:tc>
          <w:tcPr>
            <w:tcW w:w="2470" w:type="pct"/>
            <w:shd w:val="clear" w:color="auto" w:fill="auto"/>
          </w:tcPr>
          <w:p w14:paraId="02F205E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14:paraId="19D999A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4BE98BF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59ABC64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2DE1984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429B045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5588F3C0" w14:textId="77777777" w:rsidTr="00031A31">
        <w:tc>
          <w:tcPr>
            <w:tcW w:w="2470" w:type="pct"/>
            <w:shd w:val="clear" w:color="auto" w:fill="auto"/>
          </w:tcPr>
          <w:p w14:paraId="164619C3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توافق اهداف البرنامج مع احتياجاتك</w:t>
            </w:r>
          </w:p>
          <w:p w14:paraId="1A571805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المحتوى العلمي للبرنامج</w:t>
            </w:r>
          </w:p>
          <w:p w14:paraId="1A414AEA" w14:textId="77777777" w:rsidR="00605EF0" w:rsidRPr="00605EF0" w:rsidRDefault="00605EF0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34" w:type="pct"/>
            <w:shd w:val="clear" w:color="auto" w:fill="auto"/>
          </w:tcPr>
          <w:p w14:paraId="55E3B75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1BFD779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65E2E1A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4BF6D9A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580867F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71CE988C" w14:textId="77777777" w:rsidTr="00031A31">
        <w:tc>
          <w:tcPr>
            <w:tcW w:w="2470" w:type="pct"/>
            <w:shd w:val="clear" w:color="auto" w:fill="auto"/>
          </w:tcPr>
          <w:p w14:paraId="01FBED1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14:paraId="38C4154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557110EC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6DA30D3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233DFA6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1BBB0C2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7793F729" w14:textId="77777777" w:rsidTr="00031A31">
        <w:tc>
          <w:tcPr>
            <w:tcW w:w="2470" w:type="pct"/>
            <w:shd w:val="clear" w:color="auto" w:fill="auto"/>
          </w:tcPr>
          <w:p w14:paraId="1DBF2547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أساليب التدريب التي أتبعت</w:t>
            </w:r>
          </w:p>
          <w:p w14:paraId="4905D65B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الموازنة بين الجانب النظري والتطبيقي </w:t>
            </w:r>
          </w:p>
          <w:p w14:paraId="7FFD386C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14:paraId="306A7F7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00A9F326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12E19B46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740E952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6E7E1FB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0B2E31B7" w14:textId="77777777" w:rsidTr="00031A31">
        <w:tc>
          <w:tcPr>
            <w:tcW w:w="2470" w:type="pct"/>
            <w:shd w:val="clear" w:color="auto" w:fill="auto"/>
          </w:tcPr>
          <w:p w14:paraId="027DE2F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14:paraId="32782BE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47398D3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05EB8CB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388112A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4AB48A6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66094E27" w14:textId="77777777" w:rsidTr="00031A31">
        <w:tc>
          <w:tcPr>
            <w:tcW w:w="2470" w:type="pct"/>
            <w:shd w:val="clear" w:color="auto" w:fill="auto"/>
          </w:tcPr>
          <w:p w14:paraId="0635F7F9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الالتزام بالموعد المحدد للمحاضرة</w:t>
            </w:r>
          </w:p>
          <w:p w14:paraId="5F76D1AA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تمكنه من المادة العلمية</w:t>
            </w:r>
          </w:p>
          <w:p w14:paraId="6C56482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14:paraId="451B523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442D010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0D8D8AF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0A17FCC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5548D46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0E082D1A" w14:textId="77777777" w:rsidR="001E1BF1" w:rsidRPr="00396038" w:rsidRDefault="001E1BF1" w:rsidP="001E1BF1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6AB6E661" w14:textId="77777777" w:rsidR="001E1BF1" w:rsidRPr="00431EE4" w:rsidRDefault="001E1BF1" w:rsidP="001E1BF1">
      <w:pPr>
        <w:rPr>
          <w:rStyle w:val="Hyperlink"/>
          <w:rFonts w:ascii="Adobe Arabic" w:hAnsi="Adobe Arabic" w:cs="Adobe Arabic"/>
          <w:b/>
          <w:bCs/>
          <w:color w:val="002060"/>
          <w:sz w:val="42"/>
          <w:szCs w:val="42"/>
          <w:u w:val="double"/>
          <w:rtl/>
          <w:lang w:bidi="ar-EG"/>
        </w:rPr>
      </w:pPr>
      <w:r w:rsidRPr="00431EE4">
        <w:rPr>
          <w:rFonts w:ascii="Adobe Arabic" w:hAnsi="Adobe Arabic" w:cs="Adobe Arabic"/>
          <w:b/>
          <w:bCs/>
          <w:color w:val="002060"/>
          <w:sz w:val="42"/>
          <w:szCs w:val="42"/>
          <w:rtl/>
          <w:lang w:bidi="ar-EG"/>
        </w:rPr>
        <w:t>الرجاء الإفادة بأية ملاحظات أخرى</w:t>
      </w:r>
    </w:p>
    <w:p w14:paraId="05B11054" w14:textId="77777777" w:rsidR="001E1BF1" w:rsidRPr="00396038" w:rsidRDefault="001E1BF1" w:rsidP="00031A31">
      <w:pPr>
        <w:shd w:val="clear" w:color="auto" w:fill="F2F2F2" w:themeFill="background1" w:themeFillShade="F2"/>
        <w:spacing w:before="240"/>
        <w:rPr>
          <w:rFonts w:ascii="Adobe Arabic" w:hAnsi="Adobe Arabic" w:cs="Adobe Arabic"/>
          <w:b/>
          <w:bCs/>
          <w:color w:val="C00000"/>
          <w:sz w:val="44"/>
          <w:szCs w:val="44"/>
          <w:lang w:bidi="ar-EG"/>
        </w:rPr>
      </w:pPr>
    </w:p>
    <w:p w14:paraId="74CC0801" w14:textId="77777777" w:rsidR="001E1BF1" w:rsidRPr="001E1BF1" w:rsidRDefault="001E1BF1" w:rsidP="00031A31">
      <w:pPr>
        <w:shd w:val="clear" w:color="auto" w:fill="F2F2F2" w:themeFill="background1" w:themeFillShade="F2"/>
        <w:spacing w:before="240" w:line="480" w:lineRule="auto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525C15FC" w14:textId="77777777" w:rsidR="001E1BF1" w:rsidRPr="001E1BF1" w:rsidRDefault="001E1BF1" w:rsidP="00031A31">
      <w:pPr>
        <w:shd w:val="clear" w:color="auto" w:fill="F2F2F2" w:themeFill="background1" w:themeFillShade="F2"/>
        <w:spacing w:before="240" w:line="480" w:lineRule="auto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1C435B2" w14:textId="77777777" w:rsidR="000C4B58" w:rsidRDefault="000C4B58" w:rsidP="00031A31">
      <w:pPr>
        <w:shd w:val="clear" w:color="auto" w:fill="F2F2F2" w:themeFill="background1" w:themeFillShade="F2"/>
        <w:spacing w:line="276" w:lineRule="auto"/>
        <w:rPr>
          <w:sz w:val="40"/>
          <w:szCs w:val="44"/>
          <w:rtl/>
          <w:lang w:bidi="ar-EG"/>
        </w:rPr>
      </w:pPr>
    </w:p>
    <w:p w14:paraId="4F4CBCA3" w14:textId="77777777" w:rsidR="00301274" w:rsidRPr="00301274" w:rsidRDefault="00301274" w:rsidP="00301274">
      <w:pPr>
        <w:rPr>
          <w:sz w:val="40"/>
          <w:szCs w:val="44"/>
          <w:lang w:bidi="ar-EG"/>
        </w:rPr>
      </w:pPr>
    </w:p>
    <w:sectPr w:rsidR="00301274" w:rsidRPr="00301274" w:rsidSect="00F0683A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8C43DB" w14:textId="77777777" w:rsidR="00DD0F4E" w:rsidRDefault="00DD0F4E" w:rsidP="00F53D08">
      <w:pPr>
        <w:spacing w:line="240" w:lineRule="auto"/>
      </w:pPr>
      <w:r>
        <w:separator/>
      </w:r>
    </w:p>
  </w:endnote>
  <w:endnote w:type="continuationSeparator" w:id="0">
    <w:p w14:paraId="69970654" w14:textId="77777777" w:rsidR="00DD0F4E" w:rsidRDefault="00DD0F4E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75671" w14:textId="77777777" w:rsidR="000D6650" w:rsidRDefault="000D6650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5BE02" w14:textId="0DBB16F4" w:rsidR="00031A31" w:rsidRPr="00031A31" w:rsidRDefault="00000000" w:rsidP="00031A31">
    <w:pPr>
      <w:pStyle w:val="a4"/>
      <w:ind w:left="9360"/>
      <w:jc w:val="left"/>
      <w:rPr>
        <w:sz w:val="40"/>
        <w:szCs w:val="44"/>
      </w:rPr>
    </w:pPr>
    <w:sdt>
      <w:sdtPr>
        <w:rPr>
          <w:sz w:val="40"/>
          <w:szCs w:val="44"/>
          <w:rtl/>
        </w:rPr>
        <w:id w:val="20830179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1A31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023579D9" wp14:editId="58901F72">
                  <wp:simplePos x="0" y="0"/>
                  <wp:positionH relativeFrom="page">
                    <wp:align>left</wp:align>
                  </wp:positionH>
                  <wp:positionV relativeFrom="paragraph">
                    <wp:posOffset>-3498850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1207CA57" id="Group 39" o:spid="_x0000_s1026" style="position:absolute;margin-left:0;margin-top:-275.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031A31" w:rsidRPr="00031A31">
          <w:rPr>
            <w:color w:val="168489"/>
            <w:sz w:val="40"/>
            <w:szCs w:val="44"/>
          </w:rPr>
          <w:fldChar w:fldCharType="begin"/>
        </w:r>
        <w:r w:rsidR="00031A31" w:rsidRPr="00031A31">
          <w:rPr>
            <w:color w:val="168489"/>
            <w:sz w:val="40"/>
            <w:szCs w:val="44"/>
          </w:rPr>
          <w:instrText xml:space="preserve"> PAGE   \* MERGEFORMAT </w:instrText>
        </w:r>
        <w:r w:rsidR="00031A31" w:rsidRPr="00031A31">
          <w:rPr>
            <w:color w:val="168489"/>
            <w:sz w:val="40"/>
            <w:szCs w:val="44"/>
          </w:rPr>
          <w:fldChar w:fldCharType="separate"/>
        </w:r>
        <w:r w:rsidR="00031A31" w:rsidRPr="00031A31">
          <w:rPr>
            <w:noProof/>
            <w:color w:val="168489"/>
            <w:sz w:val="40"/>
            <w:szCs w:val="44"/>
          </w:rPr>
          <w:t>2</w:t>
        </w:r>
        <w:r w:rsidR="00031A31" w:rsidRPr="00031A31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66F754E0" w14:textId="5D6C3D8B" w:rsidR="008D42C1" w:rsidRPr="000F243F" w:rsidRDefault="000D6650" w:rsidP="000F243F">
    <w:pPr>
      <w:pStyle w:val="a4"/>
      <w:rPr>
        <w:szCs w:val="28"/>
        <w:rtl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DFF1585" wp14:editId="7227B2B0">
              <wp:simplePos x="0" y="0"/>
              <wp:positionH relativeFrom="column">
                <wp:posOffset>2257425</wp:posOffset>
              </wp:positionH>
              <wp:positionV relativeFrom="paragraph">
                <wp:posOffset>140335</wp:posOffset>
              </wp:positionV>
              <wp:extent cx="145732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5732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AD6C332" w14:textId="77777777" w:rsidR="000D6650" w:rsidRPr="000D6650" w:rsidRDefault="000D6650" w:rsidP="000D665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lang w:bidi="ar-JO"/>
                            </w:rPr>
                          </w:pPr>
                          <w:r w:rsidRPr="000D6650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FF1585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65" type="#_x0000_t202" style="position:absolute;left:0;text-align:left;margin-left:177.75pt;margin-top:11.05pt;width:114.75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" filled="f" stroked="f" strokeweight=".5pt">
              <v:textbox>
                <w:txbxContent>
                  <w:p w14:paraId="4AD6C332" w14:textId="77777777" w:rsidR="000D6650" w:rsidRPr="000D6650" w:rsidRDefault="000D6650" w:rsidP="000D665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lang w:bidi="ar-JO"/>
                      </w:rPr>
                    </w:pPr>
                    <w:r w:rsidRPr="000D6650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6A06F58" wp14:editId="5F4A499E">
              <wp:simplePos x="0" y="0"/>
              <wp:positionH relativeFrom="column">
                <wp:posOffset>-183515</wp:posOffset>
              </wp:positionH>
              <wp:positionV relativeFrom="page">
                <wp:posOffset>10438765</wp:posOffset>
              </wp:positionV>
              <wp:extent cx="14668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668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4170B09" w14:textId="77777777" w:rsidR="000D6650" w:rsidRPr="007C020A" w:rsidRDefault="000D6650" w:rsidP="000D6650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6A06F58" id="مستطيل 2" o:spid="_x0000_s1066" style="position:absolute;left:0;text-align:left;margin-left:-14.45pt;margin-top:821.95pt;width:115.5pt;height:22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" filled="f" stroked="f" strokeweight="1pt">
              <v:textbox>
                <w:txbxContent>
                  <w:p w14:paraId="44170B09" w14:textId="77777777" w:rsidR="000D6650" w:rsidRPr="007C020A" w:rsidRDefault="000D6650" w:rsidP="000D6650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5D8326B2" wp14:editId="55E362D4">
              <wp:simplePos x="0" y="0"/>
              <wp:positionH relativeFrom="column">
                <wp:posOffset>4338320</wp:posOffset>
              </wp:positionH>
              <wp:positionV relativeFrom="paragraph">
                <wp:posOffset>231775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721D409" w14:textId="77777777" w:rsidR="000D6650" w:rsidRPr="00DC31A5" w:rsidRDefault="000D6650" w:rsidP="000D665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37D021AE" w14:textId="77777777" w:rsidR="000D6650" w:rsidRPr="00DC31A5" w:rsidRDefault="000D6650" w:rsidP="000D665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46A8E3D5" w14:textId="77777777" w:rsidR="000D6650" w:rsidRPr="00DC31A5" w:rsidRDefault="000D6650" w:rsidP="000D665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58393121" w14:textId="77777777" w:rsidR="000D6650" w:rsidRPr="00DC31A5" w:rsidRDefault="000D6650" w:rsidP="000D665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251E9528" w14:textId="77777777" w:rsidR="000D6650" w:rsidRDefault="000D6650" w:rsidP="000D665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214CF507" w14:textId="77777777" w:rsidR="000D6650" w:rsidRPr="00DC31A5" w:rsidRDefault="000D6650" w:rsidP="000D665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D8326B2" id="مستطيل 38" o:spid="_x0000_s1067" style="position:absolute;left:0;text-align:left;margin-left:341.6pt;margin-top:18.25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" filled="f" stroked="f" strokeweight="1pt">
              <v:textbox>
                <w:txbxContent>
                  <w:p w14:paraId="0721D409" w14:textId="77777777" w:rsidR="000D6650" w:rsidRPr="00DC31A5" w:rsidRDefault="000D6650" w:rsidP="000D665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37D021AE" w14:textId="77777777" w:rsidR="000D6650" w:rsidRPr="00DC31A5" w:rsidRDefault="000D6650" w:rsidP="000D665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46A8E3D5" w14:textId="77777777" w:rsidR="000D6650" w:rsidRPr="00DC31A5" w:rsidRDefault="000D6650" w:rsidP="000D665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58393121" w14:textId="77777777" w:rsidR="000D6650" w:rsidRPr="00DC31A5" w:rsidRDefault="000D6650" w:rsidP="000D665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251E9528" w14:textId="77777777" w:rsidR="000D6650" w:rsidRDefault="000D6650" w:rsidP="000D665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214CF507" w14:textId="77777777" w:rsidR="000D6650" w:rsidRPr="00DC31A5" w:rsidRDefault="000D6650" w:rsidP="000D665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FA00C4" w14:textId="77777777" w:rsidR="000F243F" w:rsidRPr="000F243F" w:rsidRDefault="00F0683A" w:rsidP="00F0683A">
    <w:pPr>
      <w:pStyle w:val="a4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DDB0EE" w14:textId="77777777" w:rsidR="00DD0F4E" w:rsidRDefault="00DD0F4E" w:rsidP="00F53D08">
      <w:pPr>
        <w:spacing w:line="240" w:lineRule="auto"/>
      </w:pPr>
      <w:r>
        <w:separator/>
      </w:r>
    </w:p>
  </w:footnote>
  <w:footnote w:type="continuationSeparator" w:id="0">
    <w:p w14:paraId="3CE7D8CA" w14:textId="77777777" w:rsidR="00DD0F4E" w:rsidRDefault="00DD0F4E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1DD9DD" w14:textId="77777777" w:rsidR="000D6650" w:rsidRDefault="000D6650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A32E74" w14:textId="77777777" w:rsidR="00301274" w:rsidRPr="00902465" w:rsidRDefault="00031A31" w:rsidP="00031A31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7E050625" wp14:editId="21C9B24E">
          <wp:simplePos x="0" y="0"/>
          <wp:positionH relativeFrom="leftMargin">
            <wp:posOffset>844550</wp:posOffset>
          </wp:positionH>
          <wp:positionV relativeFrom="paragraph">
            <wp:posOffset>-377825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1CA0D5D" wp14:editId="4F6F7702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259F58" w14:textId="41F392F3" w:rsidR="00031A31" w:rsidRPr="00031A31" w:rsidRDefault="00664C50" w:rsidP="00031A31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664C50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المهارات القيادية والإشرافية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استمارة التقييم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1CA0D5D" id="Group 38" o:spid="_x0000_s1062" style="position:absolute;left:0;text-align:left;margin-left:-20.25pt;margin-top:-34.95pt;width:633.45pt;height:56.25pt;z-index:251659264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">
              <v:shape id="شكل حر 769906" o:spid="_x0000_s1063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44259F58" w14:textId="41F392F3" w:rsidR="00031A31" w:rsidRPr="00031A31" w:rsidRDefault="00664C50" w:rsidP="00031A31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664C50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المهارات القيادية والإشرافية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استمارة التقييم</w:t>
                      </w:r>
                    </w:p>
                  </w:txbxContent>
                </v:textbox>
              </v:shape>
              <v:shape id="شكل حر 769907" o:spid="_x0000_s1064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14:paraId="0639F4AE" w14:textId="77777777" w:rsidR="008D42C1" w:rsidRDefault="008D42C1" w:rsidP="00031A31">
    <w:pPr>
      <w:pStyle w:val="a3"/>
      <w:rPr>
        <w:lang w:bidi="ar-E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1DD8A8" w14:textId="77777777" w:rsidR="000D6650" w:rsidRDefault="000D6650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9" type="#_x0000_t75" style="width:399.75pt;height:373.5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42588569">
    <w:abstractNumId w:val="27"/>
  </w:num>
  <w:num w:numId="2" w16cid:durableId="1376469628">
    <w:abstractNumId w:val="13"/>
  </w:num>
  <w:num w:numId="3" w16cid:durableId="804005170">
    <w:abstractNumId w:val="14"/>
  </w:num>
  <w:num w:numId="4" w16cid:durableId="1649362753">
    <w:abstractNumId w:val="23"/>
  </w:num>
  <w:num w:numId="5" w16cid:durableId="845092459">
    <w:abstractNumId w:val="2"/>
  </w:num>
  <w:num w:numId="6" w16cid:durableId="370421879">
    <w:abstractNumId w:val="1"/>
  </w:num>
  <w:num w:numId="7" w16cid:durableId="1585651849">
    <w:abstractNumId w:val="10"/>
  </w:num>
  <w:num w:numId="8" w16cid:durableId="174617345">
    <w:abstractNumId w:val="22"/>
  </w:num>
  <w:num w:numId="9" w16cid:durableId="566888658">
    <w:abstractNumId w:val="18"/>
  </w:num>
  <w:num w:numId="10" w16cid:durableId="2131128316">
    <w:abstractNumId w:val="26"/>
  </w:num>
  <w:num w:numId="11" w16cid:durableId="332531205">
    <w:abstractNumId w:val="16"/>
  </w:num>
  <w:num w:numId="12" w16cid:durableId="1987395813">
    <w:abstractNumId w:val="30"/>
  </w:num>
  <w:num w:numId="13" w16cid:durableId="1660767477">
    <w:abstractNumId w:val="7"/>
  </w:num>
  <w:num w:numId="14" w16cid:durableId="1576276298">
    <w:abstractNumId w:val="9"/>
  </w:num>
  <w:num w:numId="15" w16cid:durableId="1201749380">
    <w:abstractNumId w:val="5"/>
  </w:num>
  <w:num w:numId="16" w16cid:durableId="1441143823">
    <w:abstractNumId w:val="21"/>
  </w:num>
  <w:num w:numId="17" w16cid:durableId="680395868">
    <w:abstractNumId w:val="24"/>
  </w:num>
  <w:num w:numId="18" w16cid:durableId="543981527">
    <w:abstractNumId w:val="0"/>
  </w:num>
  <w:num w:numId="19" w16cid:durableId="774902847">
    <w:abstractNumId w:val="17"/>
  </w:num>
  <w:num w:numId="20" w16cid:durableId="438258749">
    <w:abstractNumId w:val="28"/>
  </w:num>
  <w:num w:numId="21" w16cid:durableId="449054104">
    <w:abstractNumId w:val="12"/>
  </w:num>
  <w:num w:numId="22" w16cid:durableId="2127575621">
    <w:abstractNumId w:val="6"/>
  </w:num>
  <w:num w:numId="23" w16cid:durableId="1556043174">
    <w:abstractNumId w:val="19"/>
  </w:num>
  <w:num w:numId="24" w16cid:durableId="163478997">
    <w:abstractNumId w:val="15"/>
  </w:num>
  <w:num w:numId="25" w16cid:durableId="1976059453">
    <w:abstractNumId w:val="8"/>
  </w:num>
  <w:num w:numId="26" w16cid:durableId="362678004">
    <w:abstractNumId w:val="25"/>
  </w:num>
  <w:num w:numId="27" w16cid:durableId="1423910515">
    <w:abstractNumId w:val="3"/>
  </w:num>
  <w:num w:numId="28" w16cid:durableId="1294796975">
    <w:abstractNumId w:val="20"/>
  </w:num>
  <w:num w:numId="29" w16cid:durableId="986201963">
    <w:abstractNumId w:val="29"/>
  </w:num>
  <w:num w:numId="30" w16cid:durableId="1224026278">
    <w:abstractNumId w:val="11"/>
  </w:num>
  <w:num w:numId="31" w16cid:durableId="1260791859">
    <w:abstractNumId w:val="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4C50"/>
    <w:rsid w:val="00015BA6"/>
    <w:rsid w:val="000175C5"/>
    <w:rsid w:val="00017C30"/>
    <w:rsid w:val="00026EBD"/>
    <w:rsid w:val="00031285"/>
    <w:rsid w:val="00031A31"/>
    <w:rsid w:val="00040B1C"/>
    <w:rsid w:val="00052041"/>
    <w:rsid w:val="00057FFB"/>
    <w:rsid w:val="0006418D"/>
    <w:rsid w:val="000724CA"/>
    <w:rsid w:val="00075B3B"/>
    <w:rsid w:val="00081158"/>
    <w:rsid w:val="00090487"/>
    <w:rsid w:val="000B4041"/>
    <w:rsid w:val="000C4B58"/>
    <w:rsid w:val="000D2BF9"/>
    <w:rsid w:val="000D6650"/>
    <w:rsid w:val="000F243F"/>
    <w:rsid w:val="000F65A1"/>
    <w:rsid w:val="001101A0"/>
    <w:rsid w:val="00145EBB"/>
    <w:rsid w:val="00146067"/>
    <w:rsid w:val="00150A53"/>
    <w:rsid w:val="00194181"/>
    <w:rsid w:val="00195C1F"/>
    <w:rsid w:val="001C31FE"/>
    <w:rsid w:val="001D1A3B"/>
    <w:rsid w:val="001D350A"/>
    <w:rsid w:val="001E1BF1"/>
    <w:rsid w:val="001F0B9B"/>
    <w:rsid w:val="002021EF"/>
    <w:rsid w:val="00206D6C"/>
    <w:rsid w:val="0021196B"/>
    <w:rsid w:val="0022035D"/>
    <w:rsid w:val="00220C53"/>
    <w:rsid w:val="00226469"/>
    <w:rsid w:val="00235BF7"/>
    <w:rsid w:val="00260F13"/>
    <w:rsid w:val="00283647"/>
    <w:rsid w:val="0028392F"/>
    <w:rsid w:val="002A1158"/>
    <w:rsid w:val="002C1700"/>
    <w:rsid w:val="002C59BF"/>
    <w:rsid w:val="002D301E"/>
    <w:rsid w:val="002F58A5"/>
    <w:rsid w:val="003000E6"/>
    <w:rsid w:val="00301274"/>
    <w:rsid w:val="00305CD1"/>
    <w:rsid w:val="0032182E"/>
    <w:rsid w:val="00340194"/>
    <w:rsid w:val="00351640"/>
    <w:rsid w:val="00363F3E"/>
    <w:rsid w:val="0036611D"/>
    <w:rsid w:val="00383BA6"/>
    <w:rsid w:val="003B53C5"/>
    <w:rsid w:val="003B59F9"/>
    <w:rsid w:val="003B6397"/>
    <w:rsid w:val="003C2153"/>
    <w:rsid w:val="003C3033"/>
    <w:rsid w:val="003D7BDE"/>
    <w:rsid w:val="003E4F85"/>
    <w:rsid w:val="003F3631"/>
    <w:rsid w:val="00402CAC"/>
    <w:rsid w:val="00404549"/>
    <w:rsid w:val="00406F1C"/>
    <w:rsid w:val="00431EE4"/>
    <w:rsid w:val="00434D3A"/>
    <w:rsid w:val="00440E77"/>
    <w:rsid w:val="004551E6"/>
    <w:rsid w:val="004A0F3E"/>
    <w:rsid w:val="004B21EA"/>
    <w:rsid w:val="004C02BF"/>
    <w:rsid w:val="004C311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14EB"/>
    <w:rsid w:val="005B19EA"/>
    <w:rsid w:val="005B20FB"/>
    <w:rsid w:val="005B394D"/>
    <w:rsid w:val="005B6BA6"/>
    <w:rsid w:val="00605EF0"/>
    <w:rsid w:val="006062A0"/>
    <w:rsid w:val="00610759"/>
    <w:rsid w:val="00612365"/>
    <w:rsid w:val="00620AB0"/>
    <w:rsid w:val="00635307"/>
    <w:rsid w:val="00636A52"/>
    <w:rsid w:val="0064382C"/>
    <w:rsid w:val="00643F60"/>
    <w:rsid w:val="00664C50"/>
    <w:rsid w:val="00685B67"/>
    <w:rsid w:val="006A6D23"/>
    <w:rsid w:val="006A7D92"/>
    <w:rsid w:val="006B6382"/>
    <w:rsid w:val="006C0B9D"/>
    <w:rsid w:val="006C3ECB"/>
    <w:rsid w:val="006D1D4D"/>
    <w:rsid w:val="006E04F3"/>
    <w:rsid w:val="006F4600"/>
    <w:rsid w:val="0070718C"/>
    <w:rsid w:val="00764EDC"/>
    <w:rsid w:val="00774F12"/>
    <w:rsid w:val="007900DD"/>
    <w:rsid w:val="007B5069"/>
    <w:rsid w:val="007C1E73"/>
    <w:rsid w:val="007D45C4"/>
    <w:rsid w:val="007E321C"/>
    <w:rsid w:val="007F2463"/>
    <w:rsid w:val="007F4B8E"/>
    <w:rsid w:val="00804E71"/>
    <w:rsid w:val="00806022"/>
    <w:rsid w:val="00834853"/>
    <w:rsid w:val="00844651"/>
    <w:rsid w:val="008452D0"/>
    <w:rsid w:val="008500D7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266E"/>
    <w:rsid w:val="008F4053"/>
    <w:rsid w:val="00900F65"/>
    <w:rsid w:val="00902465"/>
    <w:rsid w:val="00956C42"/>
    <w:rsid w:val="00984B17"/>
    <w:rsid w:val="00985605"/>
    <w:rsid w:val="009A0B1B"/>
    <w:rsid w:val="009A62A9"/>
    <w:rsid w:val="009A6AC5"/>
    <w:rsid w:val="009B4AF8"/>
    <w:rsid w:val="009F6370"/>
    <w:rsid w:val="00A01020"/>
    <w:rsid w:val="00A050E3"/>
    <w:rsid w:val="00A249AA"/>
    <w:rsid w:val="00A25638"/>
    <w:rsid w:val="00A34F28"/>
    <w:rsid w:val="00A651BF"/>
    <w:rsid w:val="00A80DC9"/>
    <w:rsid w:val="00A864D0"/>
    <w:rsid w:val="00A9124F"/>
    <w:rsid w:val="00A94163"/>
    <w:rsid w:val="00AB6ABD"/>
    <w:rsid w:val="00AD1B50"/>
    <w:rsid w:val="00AD2C73"/>
    <w:rsid w:val="00AE3BF6"/>
    <w:rsid w:val="00B04A3D"/>
    <w:rsid w:val="00B246E6"/>
    <w:rsid w:val="00B30CCA"/>
    <w:rsid w:val="00B36E13"/>
    <w:rsid w:val="00B37BEB"/>
    <w:rsid w:val="00B57307"/>
    <w:rsid w:val="00B72FA3"/>
    <w:rsid w:val="00B85C78"/>
    <w:rsid w:val="00B9126E"/>
    <w:rsid w:val="00B9763C"/>
    <w:rsid w:val="00BA71A8"/>
    <w:rsid w:val="00BC4B17"/>
    <w:rsid w:val="00BE3CCA"/>
    <w:rsid w:val="00C02D67"/>
    <w:rsid w:val="00C13BE5"/>
    <w:rsid w:val="00C270E4"/>
    <w:rsid w:val="00C70FC6"/>
    <w:rsid w:val="00C75D46"/>
    <w:rsid w:val="00C769E5"/>
    <w:rsid w:val="00C933EC"/>
    <w:rsid w:val="00CB3248"/>
    <w:rsid w:val="00CC1FBB"/>
    <w:rsid w:val="00CD05BC"/>
    <w:rsid w:val="00CD2DFE"/>
    <w:rsid w:val="00CE0374"/>
    <w:rsid w:val="00CE1CEF"/>
    <w:rsid w:val="00CE3DFF"/>
    <w:rsid w:val="00CE42F5"/>
    <w:rsid w:val="00CE4EEA"/>
    <w:rsid w:val="00CF54F0"/>
    <w:rsid w:val="00D01BB0"/>
    <w:rsid w:val="00D152DE"/>
    <w:rsid w:val="00D26A0B"/>
    <w:rsid w:val="00D313B8"/>
    <w:rsid w:val="00D32D17"/>
    <w:rsid w:val="00D6468C"/>
    <w:rsid w:val="00D804C6"/>
    <w:rsid w:val="00DB7EB2"/>
    <w:rsid w:val="00DD042E"/>
    <w:rsid w:val="00DD0F4E"/>
    <w:rsid w:val="00DE265B"/>
    <w:rsid w:val="00DF5C16"/>
    <w:rsid w:val="00E01E27"/>
    <w:rsid w:val="00E17203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C0F6F"/>
    <w:rsid w:val="00EC72AC"/>
    <w:rsid w:val="00EE5B34"/>
    <w:rsid w:val="00EF2182"/>
    <w:rsid w:val="00EF63CC"/>
    <w:rsid w:val="00F03305"/>
    <w:rsid w:val="00F0351D"/>
    <w:rsid w:val="00F0683A"/>
    <w:rsid w:val="00F2280D"/>
    <w:rsid w:val="00F2433A"/>
    <w:rsid w:val="00F25898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C3807"/>
    <w:rsid w:val="00FC76AF"/>
    <w:rsid w:val="00FD1CE8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A74429"/>
  <w15:chartTrackingRefBased/>
  <w15:docId w15:val="{AC7E314E-6C56-4AA6-82ED-16D09D305B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2</TotalTime>
  <Pages>5</Pages>
  <Words>385</Words>
  <Characters>2200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2</cp:revision>
  <cp:lastPrinted>2022-03-26T18:07:00Z</cp:lastPrinted>
  <dcterms:created xsi:type="dcterms:W3CDTF">2026-04-18T02:22:00Z</dcterms:created>
  <dcterms:modified xsi:type="dcterms:W3CDTF">2026-05-03T05:52:00Z</dcterms:modified>
</cp:coreProperties>
</file>